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1FF5F8EC"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100</w:t>
            </w:r>
            <w:r w:rsidR="000A02F1">
              <w:rPr>
                <w:rFonts w:ascii="Arial Narrow" w:hAnsi="Arial Narrow"/>
                <w:sz w:val="20"/>
                <w:lang w:val="en-GB"/>
              </w:rPr>
              <w:t>8</w:t>
            </w:r>
            <w:r>
              <w:rPr>
                <w:rFonts w:ascii="Arial Narrow" w:hAnsi="Arial Narrow"/>
                <w:sz w:val="20"/>
                <w:lang w:val="en-GB"/>
              </w:rPr>
              <w:t>.</w:t>
            </w:r>
            <w:r w:rsidR="00B505EC">
              <w:rPr>
                <w:rFonts w:ascii="Arial Narrow" w:hAnsi="Arial Narrow"/>
                <w:sz w:val="20"/>
                <w:lang w:val="en-GB"/>
              </w:rPr>
              <w:t>02</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5B6D530E"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6E31A8">
              <w:rPr>
                <w:rFonts w:ascii="Arial Narrow" w:hAnsi="Arial Narrow"/>
                <w:sz w:val="20"/>
                <w:lang w:val="en-GB"/>
              </w:rPr>
              <w:t>2</w:t>
            </w:r>
            <w:r w:rsidR="000A02F1">
              <w:rPr>
                <w:rFonts w:ascii="Arial Narrow" w:hAnsi="Arial Narrow"/>
                <w:sz w:val="20"/>
                <w:lang w:val="en-GB"/>
              </w:rPr>
              <w:t>5</w:t>
            </w:r>
            <w:r>
              <w:rPr>
                <w:rFonts w:ascii="Arial Narrow" w:hAnsi="Arial Narrow"/>
                <w:sz w:val="20"/>
                <w:lang w:val="en-GB"/>
              </w:rPr>
              <w:t xml:space="preserve"> </w:t>
            </w:r>
            <w:r w:rsidR="00B505EC">
              <w:rPr>
                <w:rFonts w:ascii="Arial Narrow" w:hAnsi="Arial Narrow"/>
                <w:sz w:val="20"/>
                <w:lang w:val="en-GB"/>
              </w:rPr>
              <w:t>FEBRU</w:t>
            </w:r>
            <w:r w:rsidR="00387550">
              <w:rPr>
                <w:rFonts w:ascii="Arial Narrow" w:hAnsi="Arial Narrow"/>
                <w:sz w:val="20"/>
                <w:lang w:val="en-GB"/>
              </w:rPr>
              <w:t>ARY</w:t>
            </w:r>
            <w:r>
              <w:rPr>
                <w:rFonts w:ascii="Arial Narrow" w:hAnsi="Arial Narrow"/>
                <w:sz w:val="20"/>
                <w:lang w:val="en-GB"/>
              </w:rPr>
              <w:t xml:space="preserve"> 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5CB16A3" w14:textId="77777777" w:rsidR="000A02F1" w:rsidRPr="000A02F1" w:rsidRDefault="000A02F1" w:rsidP="000A02F1">
            <w:pPr>
              <w:ind w:right="559"/>
              <w:rPr>
                <w:rFonts w:ascii="Arial Narrow" w:hAnsi="Arial Narrow"/>
                <w:bCs/>
                <w:sz w:val="20"/>
              </w:rPr>
            </w:pPr>
            <w:r w:rsidRPr="000A02F1">
              <w:rPr>
                <w:rFonts w:ascii="Arial Narrow" w:hAnsi="Arial Narrow"/>
                <w:bCs/>
                <w:color w:val="000000"/>
                <w:spacing w:val="-2"/>
                <w:sz w:val="20"/>
              </w:rPr>
              <w:t>THE APPOINTMENT OF A SERVICE PROVIDER FOR THE PROVISION OF VENUE HIRE, CATERING AND PA SYSTEM FOR WORKSHOP IN STEVE TSHWETE LOCAL MUNICIPALITY ON 12 MARCH 2026.</w:t>
            </w:r>
          </w:p>
          <w:p w14:paraId="5A79ACDC" w14:textId="74D97785" w:rsidR="00FA7F30" w:rsidRPr="00481621"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Cs/>
                <w:sz w:val="18"/>
                <w:szCs w:val="18"/>
                <w:lang w:val="en-GB"/>
              </w:rPr>
            </w:pP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79DF" w14:textId="77777777" w:rsidR="00E8573D" w:rsidRDefault="00E8573D">
      <w:r>
        <w:separator/>
      </w:r>
    </w:p>
  </w:endnote>
  <w:endnote w:type="continuationSeparator" w:id="0">
    <w:p w14:paraId="2FCC2863" w14:textId="77777777" w:rsidR="00E8573D" w:rsidRDefault="00E8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ECAE8" w14:textId="77777777" w:rsidR="00E8573D" w:rsidRDefault="00E8573D">
      <w:r>
        <w:separator/>
      </w:r>
    </w:p>
  </w:footnote>
  <w:footnote w:type="continuationSeparator" w:id="0">
    <w:p w14:paraId="77C52F43" w14:textId="77777777" w:rsidR="00E8573D" w:rsidRDefault="00E85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68D4"/>
    <w:rsid w:val="000808AD"/>
    <w:rsid w:val="00085614"/>
    <w:rsid w:val="000901D2"/>
    <w:rsid w:val="00093171"/>
    <w:rsid w:val="000958B3"/>
    <w:rsid w:val="000A02F1"/>
    <w:rsid w:val="000A7C48"/>
    <w:rsid w:val="000B40CB"/>
    <w:rsid w:val="000B59E2"/>
    <w:rsid w:val="000B5D6C"/>
    <w:rsid w:val="001222CB"/>
    <w:rsid w:val="00126326"/>
    <w:rsid w:val="00145111"/>
    <w:rsid w:val="0016082C"/>
    <w:rsid w:val="00164A18"/>
    <w:rsid w:val="001668D1"/>
    <w:rsid w:val="001710EC"/>
    <w:rsid w:val="001A3512"/>
    <w:rsid w:val="001A5872"/>
    <w:rsid w:val="001A6E74"/>
    <w:rsid w:val="001B3F59"/>
    <w:rsid w:val="001D56A0"/>
    <w:rsid w:val="001E253F"/>
    <w:rsid w:val="001F2A42"/>
    <w:rsid w:val="001F2F26"/>
    <w:rsid w:val="001F4820"/>
    <w:rsid w:val="001F6DFD"/>
    <w:rsid w:val="00207C4A"/>
    <w:rsid w:val="00213E30"/>
    <w:rsid w:val="002338A4"/>
    <w:rsid w:val="00235831"/>
    <w:rsid w:val="00235C6C"/>
    <w:rsid w:val="00244018"/>
    <w:rsid w:val="00245B3B"/>
    <w:rsid w:val="002471E0"/>
    <w:rsid w:val="00247374"/>
    <w:rsid w:val="00271E65"/>
    <w:rsid w:val="0028014B"/>
    <w:rsid w:val="00293F7E"/>
    <w:rsid w:val="00295792"/>
    <w:rsid w:val="00297A14"/>
    <w:rsid w:val="002B454A"/>
    <w:rsid w:val="002C13B8"/>
    <w:rsid w:val="002C3803"/>
    <w:rsid w:val="002D6E05"/>
    <w:rsid w:val="00332F71"/>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E2EF6"/>
    <w:rsid w:val="004E4959"/>
    <w:rsid w:val="004F4E3C"/>
    <w:rsid w:val="00500164"/>
    <w:rsid w:val="00500E1B"/>
    <w:rsid w:val="0050230F"/>
    <w:rsid w:val="00514C36"/>
    <w:rsid w:val="0053269D"/>
    <w:rsid w:val="00533ACC"/>
    <w:rsid w:val="0053700B"/>
    <w:rsid w:val="00571576"/>
    <w:rsid w:val="00582E10"/>
    <w:rsid w:val="00584826"/>
    <w:rsid w:val="005A2CA3"/>
    <w:rsid w:val="005A5E9D"/>
    <w:rsid w:val="005C340F"/>
    <w:rsid w:val="005C4E1B"/>
    <w:rsid w:val="005C4E65"/>
    <w:rsid w:val="005C6963"/>
    <w:rsid w:val="005D3A7C"/>
    <w:rsid w:val="005E66F5"/>
    <w:rsid w:val="00613AEF"/>
    <w:rsid w:val="00614403"/>
    <w:rsid w:val="00627C33"/>
    <w:rsid w:val="00643B4E"/>
    <w:rsid w:val="00656B8C"/>
    <w:rsid w:val="0066409A"/>
    <w:rsid w:val="00670D43"/>
    <w:rsid w:val="0067116F"/>
    <w:rsid w:val="00671676"/>
    <w:rsid w:val="00674A2A"/>
    <w:rsid w:val="00677DF8"/>
    <w:rsid w:val="006905CD"/>
    <w:rsid w:val="006A2B01"/>
    <w:rsid w:val="006A315F"/>
    <w:rsid w:val="006B2E6F"/>
    <w:rsid w:val="006C2702"/>
    <w:rsid w:val="006D0E4D"/>
    <w:rsid w:val="006D794F"/>
    <w:rsid w:val="006E31A8"/>
    <w:rsid w:val="006E683B"/>
    <w:rsid w:val="006E7EF1"/>
    <w:rsid w:val="006F784A"/>
    <w:rsid w:val="007220C4"/>
    <w:rsid w:val="00735F05"/>
    <w:rsid w:val="00737BE5"/>
    <w:rsid w:val="00743ED2"/>
    <w:rsid w:val="007612CD"/>
    <w:rsid w:val="00777835"/>
    <w:rsid w:val="007779A2"/>
    <w:rsid w:val="007B3224"/>
    <w:rsid w:val="007C2935"/>
    <w:rsid w:val="007D4563"/>
    <w:rsid w:val="007E5F2C"/>
    <w:rsid w:val="007E6649"/>
    <w:rsid w:val="00802294"/>
    <w:rsid w:val="00803524"/>
    <w:rsid w:val="008231E2"/>
    <w:rsid w:val="00824844"/>
    <w:rsid w:val="00831700"/>
    <w:rsid w:val="008448C2"/>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A0740F"/>
    <w:rsid w:val="00A079ED"/>
    <w:rsid w:val="00A118CA"/>
    <w:rsid w:val="00A24339"/>
    <w:rsid w:val="00A27730"/>
    <w:rsid w:val="00A415C5"/>
    <w:rsid w:val="00A45705"/>
    <w:rsid w:val="00A46AC1"/>
    <w:rsid w:val="00A5581F"/>
    <w:rsid w:val="00A55A9C"/>
    <w:rsid w:val="00A62523"/>
    <w:rsid w:val="00A71D34"/>
    <w:rsid w:val="00A834D6"/>
    <w:rsid w:val="00A84D63"/>
    <w:rsid w:val="00A866B8"/>
    <w:rsid w:val="00A91F28"/>
    <w:rsid w:val="00AA3D08"/>
    <w:rsid w:val="00AF337E"/>
    <w:rsid w:val="00B079EB"/>
    <w:rsid w:val="00B248DE"/>
    <w:rsid w:val="00B25D0C"/>
    <w:rsid w:val="00B3131F"/>
    <w:rsid w:val="00B431C1"/>
    <w:rsid w:val="00B505EC"/>
    <w:rsid w:val="00B60E07"/>
    <w:rsid w:val="00B710A5"/>
    <w:rsid w:val="00B73913"/>
    <w:rsid w:val="00B73D29"/>
    <w:rsid w:val="00B7518D"/>
    <w:rsid w:val="00B8269E"/>
    <w:rsid w:val="00B87163"/>
    <w:rsid w:val="00B95F67"/>
    <w:rsid w:val="00B970E2"/>
    <w:rsid w:val="00BA1813"/>
    <w:rsid w:val="00BB3210"/>
    <w:rsid w:val="00BD3489"/>
    <w:rsid w:val="00BD5F6F"/>
    <w:rsid w:val="00BF53A1"/>
    <w:rsid w:val="00C00D5A"/>
    <w:rsid w:val="00C379DA"/>
    <w:rsid w:val="00C426C7"/>
    <w:rsid w:val="00C478E3"/>
    <w:rsid w:val="00C479C2"/>
    <w:rsid w:val="00C53070"/>
    <w:rsid w:val="00C552CE"/>
    <w:rsid w:val="00C5674E"/>
    <w:rsid w:val="00C65C5D"/>
    <w:rsid w:val="00C776FD"/>
    <w:rsid w:val="00C7772C"/>
    <w:rsid w:val="00C80F5A"/>
    <w:rsid w:val="00CA4B2D"/>
    <w:rsid w:val="00CA5464"/>
    <w:rsid w:val="00CD5150"/>
    <w:rsid w:val="00CE5CDD"/>
    <w:rsid w:val="00D07507"/>
    <w:rsid w:val="00D218FC"/>
    <w:rsid w:val="00D22E1F"/>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4661A"/>
    <w:rsid w:val="00F47F1E"/>
    <w:rsid w:val="00F63477"/>
    <w:rsid w:val="00F64554"/>
    <w:rsid w:val="00F75CBE"/>
    <w:rsid w:val="00F75E84"/>
    <w:rsid w:val="00F80D8C"/>
    <w:rsid w:val="00FA1277"/>
    <w:rsid w:val="00FA4872"/>
    <w:rsid w:val="00FA7F30"/>
    <w:rsid w:val="00FB6813"/>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aseko\OneDrive%20-%20National%20Credit%20Regulator\MY%20PROJECTS\-%20400.000\SCM_Bid_documents_SBD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2.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customXml/itemProps3.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4.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5.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SCM_Bid_documents_SBD_1</Template>
  <TotalTime>1</TotalTime>
  <Pages>3</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4799</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1</cp:revision>
  <cp:lastPrinted>2016-05-30T08:32:00Z</cp:lastPrinted>
  <dcterms:created xsi:type="dcterms:W3CDTF">2026-02-19T12:37:00Z</dcterms:created>
  <dcterms:modified xsi:type="dcterms:W3CDTF">2026-02-19T12:39:00Z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